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4ECD1A01" w:rsidR="00C44B8B" w:rsidRPr="0052681C" w:rsidRDefault="0058138D" w:rsidP="00B32E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</w:t>
            </w:r>
            <w:r w:rsidR="00720FC6">
              <w:rPr>
                <w:b/>
                <w:sz w:val="26"/>
                <w:szCs w:val="26"/>
                <w:lang w:val="en-US"/>
              </w:rPr>
              <w:t>B</w:t>
            </w:r>
            <w:r w:rsidRPr="0058138D">
              <w:rPr>
                <w:b/>
                <w:sz w:val="26"/>
                <w:szCs w:val="26"/>
              </w:rPr>
              <w:t>_</w:t>
            </w:r>
            <w:r w:rsidR="009F7350">
              <w:rPr>
                <w:b/>
                <w:sz w:val="26"/>
                <w:szCs w:val="26"/>
              </w:rPr>
              <w:t>2</w:t>
            </w:r>
            <w:r w:rsidR="00B32E70">
              <w:rPr>
                <w:b/>
                <w:sz w:val="26"/>
                <w:szCs w:val="26"/>
              </w:rPr>
              <w:t>77</w:t>
            </w:r>
            <w:bookmarkStart w:id="0" w:name="_GoBack"/>
            <w:bookmarkEnd w:id="0"/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63B48DAB" w:rsidR="00C44B8B" w:rsidRPr="0052681C" w:rsidRDefault="00A348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2321871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54FEEA69" w:rsidR="00612811" w:rsidRPr="00FF22A4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720FC6">
        <w:rPr>
          <w:b/>
          <w:sz w:val="26"/>
          <w:szCs w:val="26"/>
        </w:rPr>
        <w:t xml:space="preserve">арматуры </w:t>
      </w:r>
      <w:proofErr w:type="gramStart"/>
      <w:r w:rsidR="00720FC6">
        <w:rPr>
          <w:b/>
          <w:sz w:val="26"/>
          <w:szCs w:val="26"/>
        </w:rPr>
        <w:t>к</w:t>
      </w:r>
      <w:proofErr w:type="gramEnd"/>
      <w:r w:rsidR="00720FC6">
        <w:rPr>
          <w:b/>
          <w:sz w:val="26"/>
          <w:szCs w:val="26"/>
        </w:rPr>
        <w:t xml:space="preserve"> СИП </w:t>
      </w:r>
      <w:r w:rsidR="00FA14B0">
        <w:rPr>
          <w:b/>
          <w:sz w:val="26"/>
          <w:szCs w:val="26"/>
        </w:rPr>
        <w:t>(</w:t>
      </w:r>
      <w:r w:rsidR="00885DA3" w:rsidRPr="00885DA3">
        <w:rPr>
          <w:b/>
          <w:sz w:val="26"/>
          <w:szCs w:val="26"/>
        </w:rPr>
        <w:t>Ушко УД-7-16 или аналог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720FC6">
        <w:rPr>
          <w:b/>
          <w:sz w:val="26"/>
          <w:szCs w:val="26"/>
          <w:u w:val="single"/>
          <w:lang w:val="en-US"/>
        </w:rPr>
        <w:t>B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3132D389" w:rsidR="00C851B2" w:rsidRPr="00610D22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20FC6">
        <w:rPr>
          <w:sz w:val="24"/>
          <w:szCs w:val="24"/>
        </w:rPr>
        <w:t xml:space="preserve">арматуры </w:t>
      </w:r>
      <w:proofErr w:type="gramStart"/>
      <w:r w:rsidR="00720FC6">
        <w:rPr>
          <w:sz w:val="24"/>
          <w:szCs w:val="24"/>
        </w:rPr>
        <w:t>к</w:t>
      </w:r>
      <w:proofErr w:type="gramEnd"/>
      <w:r w:rsidR="00720FC6">
        <w:rPr>
          <w:sz w:val="24"/>
          <w:szCs w:val="24"/>
        </w:rPr>
        <w:t xml:space="preserve"> </w:t>
      </w:r>
      <w:proofErr w:type="gramStart"/>
      <w:r w:rsidR="00720FC6">
        <w:rPr>
          <w:sz w:val="24"/>
          <w:szCs w:val="24"/>
        </w:rPr>
        <w:t>СИП</w:t>
      </w:r>
      <w:proofErr w:type="gramEnd"/>
      <w:r w:rsidR="005F3212" w:rsidRPr="00080FF6">
        <w:rPr>
          <w:sz w:val="24"/>
          <w:szCs w:val="24"/>
        </w:rPr>
        <w:t xml:space="preserve"> </w:t>
      </w:r>
      <w:r w:rsidR="004F4E9E" w:rsidRPr="00080FF6">
        <w:rPr>
          <w:sz w:val="24"/>
          <w:szCs w:val="24"/>
        </w:rPr>
        <w:t xml:space="preserve">должны соответствовать </w:t>
      </w:r>
      <w:r w:rsidR="009F7350">
        <w:rPr>
          <w:sz w:val="24"/>
          <w:szCs w:val="24"/>
        </w:rPr>
        <w:t xml:space="preserve">следующим </w:t>
      </w:r>
      <w:r w:rsidR="004F4E9E" w:rsidRPr="00080FF6">
        <w:rPr>
          <w:sz w:val="24"/>
          <w:szCs w:val="24"/>
        </w:rPr>
        <w:t>параметрам</w:t>
      </w:r>
      <w:r w:rsidR="009F7350">
        <w:rPr>
          <w:sz w:val="24"/>
          <w:szCs w:val="24"/>
        </w:rPr>
        <w:t>:</w:t>
      </w:r>
    </w:p>
    <w:p w14:paraId="583268FF" w14:textId="1432FD82" w:rsidR="00C851B2" w:rsidRPr="00610D22" w:rsidRDefault="00C851B2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3341263" w14:textId="056A0FC8" w:rsidR="00A34829" w:rsidRPr="00A42754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108B31B0" w14:textId="7DB367BF" w:rsidR="00A34829" w:rsidRDefault="00E017F3" w:rsidP="00E017F3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E017F3">
        <w:rPr>
          <w:sz w:val="24"/>
          <w:szCs w:val="24"/>
        </w:rPr>
        <w:t>Предназначен для соединения серьги</w:t>
      </w:r>
      <w:proofErr w:type="gramStart"/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</w:t>
      </w:r>
      <w:proofErr w:type="gramEnd"/>
      <w:r w:rsidRPr="00E017F3">
        <w:rPr>
          <w:sz w:val="24"/>
          <w:szCs w:val="24"/>
        </w:rPr>
        <w:t xml:space="preserve"> 7-16, входящей в состав траверсы,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proofErr w:type="spellStart"/>
      <w:r w:rsidRPr="00E017F3">
        <w:rPr>
          <w:sz w:val="24"/>
          <w:szCs w:val="24"/>
        </w:rPr>
        <w:t>оконцевателем</w:t>
      </w:r>
      <w:proofErr w:type="spellEnd"/>
      <w:r w:rsidRPr="00E017F3">
        <w:rPr>
          <w:sz w:val="24"/>
          <w:szCs w:val="24"/>
        </w:rPr>
        <w:t xml:space="preserve"> типа «пестик»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полимерного натяжного изолятора.</w:t>
      </w:r>
    </w:p>
    <w:p w14:paraId="2D8C62B4" w14:textId="77777777" w:rsidR="00E017F3" w:rsidRPr="00A34829" w:rsidRDefault="00E017F3" w:rsidP="00E017F3">
      <w:pPr>
        <w:ind w:firstLine="0"/>
        <w:jc w:val="left"/>
        <w:rPr>
          <w:sz w:val="24"/>
          <w:szCs w:val="24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885DA3" w:rsidRPr="00265BDD" w14:paraId="2707DEA8" w14:textId="77777777" w:rsidTr="004F7175">
        <w:tc>
          <w:tcPr>
            <w:tcW w:w="3652" w:type="dxa"/>
            <w:shd w:val="clear" w:color="auto" w:fill="auto"/>
          </w:tcPr>
          <w:p w14:paraId="58843D60" w14:textId="77777777" w:rsidR="00885DA3" w:rsidRPr="00265BDD" w:rsidRDefault="00885DA3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43381CF" w14:textId="77777777" w:rsidR="00885DA3" w:rsidRPr="00265BDD" w:rsidRDefault="00885DA3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85DA3" w:rsidRPr="00265BDD" w14:paraId="0C32758D" w14:textId="77777777" w:rsidTr="00DF78C9">
        <w:tc>
          <w:tcPr>
            <w:tcW w:w="3652" w:type="dxa"/>
            <w:shd w:val="clear" w:color="auto" w:fill="auto"/>
            <w:vAlign w:val="bottom"/>
          </w:tcPr>
          <w:p w14:paraId="73F5A18E" w14:textId="0145AC57" w:rsidR="00885DA3" w:rsidRPr="00D8759B" w:rsidRDefault="00885DA3" w:rsidP="004F71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Ушко УД-7-16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14:paraId="3143AC37" w14:textId="09C5C531" w:rsidR="00885DA3" w:rsidRPr="00D03725" w:rsidRDefault="00885DA3" w:rsidP="004F71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14:paraId="7FB20F3E" w14:textId="77777777" w:rsidR="00A34829" w:rsidRPr="00885D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6CFFAEF7" w14:textId="77777777" w:rsidR="00A34829" w:rsidRPr="00885DA3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6DF1DB72" w14:textId="77777777" w:rsidR="00A42754" w:rsidRPr="004D4E32" w:rsidRDefault="00A42754" w:rsidP="00A427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727C91CE" w14:textId="77777777" w:rsidR="00A42754" w:rsidRDefault="00A42754" w:rsidP="00A42754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2FF29388" w14:textId="77777777" w:rsidR="00A42754" w:rsidRPr="00612811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12A073" w14:textId="77777777" w:rsidR="00A42754" w:rsidRPr="009E2E20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A21FA9" w14:textId="77777777" w:rsidR="00A42754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A585F6" w14:textId="77777777" w:rsidR="00A42754" w:rsidRPr="0026458C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C1119F6" w14:textId="77777777" w:rsidR="00A42754" w:rsidRPr="009E2E20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71DEC46" w14:textId="77777777" w:rsidR="00A42754" w:rsidRPr="009E2E20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FE27A7" w14:textId="77777777" w:rsidR="00A42754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</w:t>
      </w:r>
      <w:r>
        <w:rPr>
          <w:sz w:val="24"/>
          <w:szCs w:val="24"/>
        </w:rPr>
        <w:lastRenderedPageBreak/>
        <w:t xml:space="preserve">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0E43EC91" w14:textId="77777777" w:rsidR="00A42754" w:rsidRPr="004C22DB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ED72150" w14:textId="77777777" w:rsidR="00A42754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7E25D21A" w14:textId="77777777" w:rsidR="00A42754" w:rsidRDefault="00A42754" w:rsidP="00A4275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FA19B2" w14:textId="77777777" w:rsidR="00A42754" w:rsidRPr="009E2E20" w:rsidRDefault="00A42754" w:rsidP="00A4275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4B88B06" w14:textId="77777777" w:rsidR="00A42754" w:rsidRPr="00FB7AEF" w:rsidRDefault="00A42754" w:rsidP="00A42754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6BA11FE" w14:textId="77777777" w:rsidR="00A42754" w:rsidRPr="00DE1E02" w:rsidRDefault="00A42754" w:rsidP="00A4275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B50E237" w14:textId="77777777" w:rsidR="00A42754" w:rsidRPr="00DE1E02" w:rsidRDefault="00A42754" w:rsidP="00A4275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9032083" w14:textId="77777777" w:rsidR="00A42754" w:rsidRPr="00DE1E02" w:rsidRDefault="00A42754" w:rsidP="00A4275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0314D5" w14:textId="77777777" w:rsidR="00A42754" w:rsidRPr="00DE1E02" w:rsidRDefault="00A42754" w:rsidP="00A4275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432803" w14:textId="77777777" w:rsidR="00A42754" w:rsidRPr="00612811" w:rsidRDefault="00A42754" w:rsidP="00A42754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062E5DE" w14:textId="77777777" w:rsidR="00A42754" w:rsidRDefault="00A42754" w:rsidP="00A4275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1922E7" w14:textId="77777777" w:rsidR="00A42754" w:rsidRDefault="00A42754" w:rsidP="00A427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85CED07" w14:textId="77777777" w:rsidR="00A42754" w:rsidRDefault="00A42754" w:rsidP="00A427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FFE308A" w14:textId="77777777" w:rsidR="00A42754" w:rsidRDefault="00A42754" w:rsidP="00A427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598CF82" w14:textId="77777777" w:rsidR="00A42754" w:rsidRPr="00DE1E02" w:rsidRDefault="00A42754" w:rsidP="00A427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025DA2F8" w14:textId="77777777" w:rsidR="00A42754" w:rsidRDefault="00A42754" w:rsidP="00A427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D41B791" w14:textId="77777777" w:rsidR="00A42754" w:rsidRPr="004D4E32" w:rsidRDefault="00A42754" w:rsidP="00A427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D2C2DB7" w14:textId="77777777" w:rsidR="00A42754" w:rsidRDefault="00A42754" w:rsidP="00A4275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E28F82" w14:textId="77777777" w:rsidR="00A42754" w:rsidRDefault="00A42754" w:rsidP="00A427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A859C0" w14:textId="77777777" w:rsidR="00A42754" w:rsidRPr="004D4E32" w:rsidRDefault="00A42754" w:rsidP="00A427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D87E753" w14:textId="77777777" w:rsidR="00A42754" w:rsidRPr="00DE1E02" w:rsidRDefault="00A42754" w:rsidP="00A4275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1C24D6B" w14:textId="77777777" w:rsidR="00A42754" w:rsidRPr="00612811" w:rsidRDefault="00A42754" w:rsidP="00A427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20DBC9" w14:textId="77777777" w:rsidR="00A42754" w:rsidRPr="004D4E32" w:rsidRDefault="00A42754" w:rsidP="00A427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59C86A9" w14:textId="77777777" w:rsidR="00A42754" w:rsidRPr="00530F83" w:rsidRDefault="00A42754" w:rsidP="00A427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0E6D6AA" w14:textId="77777777" w:rsidR="00A42754" w:rsidRPr="00A74D8D" w:rsidRDefault="00A42754" w:rsidP="00A4275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C6065B" w14:textId="77777777" w:rsidR="00A42754" w:rsidRPr="00A74D8D" w:rsidRDefault="00A42754" w:rsidP="00A4275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1EEBFA8" w14:textId="77777777" w:rsidR="00A42754" w:rsidRDefault="00A42754" w:rsidP="00A4275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F3B4768" w14:textId="77777777" w:rsidR="00A42754" w:rsidRPr="00530F83" w:rsidRDefault="00A42754" w:rsidP="00A4275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02F1D2C" w14:textId="77777777" w:rsidR="00A42754" w:rsidRPr="00530F83" w:rsidRDefault="00A42754" w:rsidP="00A427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A7F0A42" w14:textId="77777777" w:rsidR="00A42754" w:rsidRPr="00530F83" w:rsidRDefault="00A42754" w:rsidP="00A4275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56B967C2" w14:textId="77777777" w:rsidR="00A42754" w:rsidRPr="00530F83" w:rsidRDefault="00A42754" w:rsidP="00A4275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1CE58E4" w14:textId="77777777" w:rsidR="00A42754" w:rsidRPr="00530F83" w:rsidRDefault="00A42754" w:rsidP="00A4275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434ED63" w14:textId="77777777" w:rsidR="00A42754" w:rsidRPr="00530F83" w:rsidRDefault="00A42754" w:rsidP="00A4275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83982C" w14:textId="77777777" w:rsidR="00A42754" w:rsidRPr="00F64478" w:rsidRDefault="00A42754" w:rsidP="00A4275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C71CC71" w14:textId="77777777" w:rsidR="00A42754" w:rsidRDefault="00A42754" w:rsidP="00A4275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4BCD9A6" w14:textId="77777777" w:rsidR="00A42754" w:rsidRPr="00BB6EA4" w:rsidRDefault="00A42754" w:rsidP="00A4275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F6A3E7" w14:textId="77777777" w:rsidR="00A42754" w:rsidRDefault="00A42754" w:rsidP="00A427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FFA8C4B" w14:textId="77777777" w:rsidR="00A42754" w:rsidRDefault="00A42754" w:rsidP="00A427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E4D5A4" w14:textId="77777777" w:rsidR="00A42754" w:rsidRDefault="00A42754" w:rsidP="00A427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AE4B77C" w14:textId="77777777" w:rsidR="00A42754" w:rsidRDefault="00A42754" w:rsidP="00A42754">
      <w:pPr>
        <w:rPr>
          <w:sz w:val="26"/>
          <w:szCs w:val="26"/>
        </w:rPr>
      </w:pPr>
    </w:p>
    <w:p w14:paraId="3360181E" w14:textId="77777777" w:rsidR="00A42754" w:rsidRDefault="00A42754" w:rsidP="00A42754">
      <w:pPr>
        <w:rPr>
          <w:sz w:val="26"/>
          <w:szCs w:val="26"/>
        </w:rPr>
      </w:pPr>
    </w:p>
    <w:p w14:paraId="088A0B59" w14:textId="77777777" w:rsidR="00A42754" w:rsidRDefault="00A42754" w:rsidP="00A4275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E1FDA5" w14:textId="77777777" w:rsidR="00A42754" w:rsidRDefault="00A42754" w:rsidP="00A427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2CC7225" w14:textId="77777777" w:rsidR="00A42754" w:rsidRDefault="00A42754" w:rsidP="00A427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843A8B2" w14:textId="77777777" w:rsidR="00A42754" w:rsidRPr="00612811" w:rsidRDefault="00A42754" w:rsidP="00A4275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6AB716E" w14:textId="77777777" w:rsidR="00A42754" w:rsidRPr="00612811" w:rsidRDefault="00A42754" w:rsidP="00A4275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8326931" w14:textId="77777777" w:rsidR="008A5CA5" w:rsidRPr="00CB6078" w:rsidRDefault="008A5CA5" w:rsidP="00A42754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7FA53C" w14:textId="77777777" w:rsidR="00FF2852" w:rsidRDefault="00FF2852">
      <w:r>
        <w:separator/>
      </w:r>
    </w:p>
  </w:endnote>
  <w:endnote w:type="continuationSeparator" w:id="0">
    <w:p w14:paraId="4E3C8C7F" w14:textId="77777777" w:rsidR="00FF2852" w:rsidRDefault="00FF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D57D9" w14:textId="77777777" w:rsidR="00FF2852" w:rsidRDefault="00FF2852">
      <w:r>
        <w:separator/>
      </w:r>
    </w:p>
  </w:footnote>
  <w:footnote w:type="continuationSeparator" w:id="0">
    <w:p w14:paraId="2FE505DC" w14:textId="77777777" w:rsidR="00FF2852" w:rsidRDefault="00FF2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8"/>
  </w:num>
  <w:num w:numId="13">
    <w:abstractNumId w:val="14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E7D2F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C9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516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7E90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0FC6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DA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350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2754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E70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968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A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2852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5D22C-882F-4E61-8BBE-AD840896E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0ADDA-1156-44EF-B3F5-DC60E809E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174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Клементьев</cp:lastModifiedBy>
  <cp:revision>10</cp:revision>
  <cp:lastPrinted>2010-09-30T14:29:00Z</cp:lastPrinted>
  <dcterms:created xsi:type="dcterms:W3CDTF">2016-02-24T07:55:00Z</dcterms:created>
  <dcterms:modified xsi:type="dcterms:W3CDTF">2018-06-29T11:25:00Z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